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1A" w:rsidRDefault="002C0B1A" w:rsidP="002C0B1A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公司其他财产权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2C0B1A" w:rsidTr="0022777D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2C0B1A" w:rsidTr="0022777D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2C0B1A" w:rsidTr="0022777D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2C0B1A" w:rsidTr="0022777D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2C0B1A" w:rsidTr="0022777D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2C0B1A" w:rsidTr="0022777D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其他财产权凭证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2C0B1A" w:rsidTr="0022777D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2C0B1A" w:rsidRDefault="002C0B1A" w:rsidP="002C0B1A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2C0B1A" w:rsidRDefault="002C0B1A" w:rsidP="0022777D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自然人其他财产权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2C0B1A" w:rsidTr="0022777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2C0B1A" w:rsidTr="0022777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2C0B1A" w:rsidTr="0022777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其他财产权凭证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2C0B1A" w:rsidTr="0022777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2C0B1A" w:rsidRDefault="002C0B1A" w:rsidP="00251A9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2C0B1A" w:rsidRDefault="002C0B1A" w:rsidP="00251A9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2C0B1A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2C0B1A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2C0B1A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2C0B1A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B1A" w:rsidRDefault="002C0B1A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0B1A" w:rsidRDefault="002C0B1A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2C0B1A" w:rsidRDefault="002C0B1A" w:rsidP="00495744">
      <w:pPr>
        <w:rPr>
          <w:rFonts w:cs="Times New Roman"/>
        </w:rPr>
      </w:pPr>
    </w:p>
    <w:p w:rsidR="002C0B1A" w:rsidRDefault="002C0B1A" w:rsidP="00495744">
      <w:pPr>
        <w:rPr>
          <w:rFonts w:cs="Times New Roman"/>
        </w:rPr>
      </w:pPr>
    </w:p>
    <w:p w:rsidR="002C0B1A" w:rsidRPr="00495744" w:rsidRDefault="002C0B1A" w:rsidP="00495744">
      <w:pPr>
        <w:rPr>
          <w:rFonts w:cs="Times New Roman"/>
        </w:rPr>
      </w:pPr>
    </w:p>
    <w:sectPr w:rsidR="002C0B1A" w:rsidRPr="00495744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B1A" w:rsidRDefault="002C0B1A" w:rsidP="00FB270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C0B1A" w:rsidRDefault="002C0B1A" w:rsidP="00FB270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B1A" w:rsidRDefault="002C0B1A" w:rsidP="00FB270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C0B1A" w:rsidRDefault="002C0B1A" w:rsidP="00FB270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7E8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65E9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1A82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17E8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2F51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77D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1A9D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B1A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5F67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744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D750C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04DA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2FE6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376B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3D7F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2701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19C6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70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270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270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B270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27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145</Words>
  <Characters>828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2018-07-21T11:36:00Z</dcterms:created>
  <dcterms:modified xsi:type="dcterms:W3CDTF">2018-08-04T06:28:00Z</dcterms:modified>
</cp:coreProperties>
</file>